
<file path=[Content_Types].xml><?xml version="1.0" encoding="utf-8"?>
<Types xmlns="http://schemas.openxmlformats.org/package/2006/content-types">
  <Default Extension="gif" ContentType="image/gi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66BDF17" w14:textId="77777777" w:rsidR="00FB45BD" w:rsidRPr="00FB45BD" w:rsidRDefault="00FB45BD" w:rsidP="007949BE">
      <w:pPr>
        <w:keepLines/>
        <w:ind w:left="-29" w:firstLine="288"/>
        <w:rPr>
          <w:rFonts w:cs="B Titr"/>
          <w:b/>
          <w:bCs/>
          <w:sz w:val="18"/>
          <w:szCs w:val="18"/>
          <w:rtl/>
        </w:rPr>
      </w:pPr>
    </w:p>
    <w:p w14:paraId="70A3A570" w14:textId="10EF4662" w:rsidR="00F56315" w:rsidRPr="00A55715" w:rsidRDefault="007949BE" w:rsidP="007949BE">
      <w:pPr>
        <w:keepLines/>
        <w:ind w:left="-29" w:firstLine="288"/>
        <w:rPr>
          <w:rFonts w:cs="B Titr"/>
          <w:b/>
          <w:bCs/>
          <w:sz w:val="24"/>
          <w:szCs w:val="24"/>
        </w:rPr>
      </w:pPr>
      <w:r>
        <w:rPr>
          <w:rFonts w:cs="B Titr" w:hint="cs"/>
          <w:b/>
          <w:bCs/>
          <w:sz w:val="24"/>
          <w:szCs w:val="24"/>
          <w:rtl/>
        </w:rPr>
        <w:t>اعضای محترم هیات علمی دانشگاه گلستان</w:t>
      </w:r>
    </w:p>
    <w:p w14:paraId="70A3A571" w14:textId="77777777" w:rsidR="0001241E" w:rsidRPr="00027087" w:rsidRDefault="005A3F8B" w:rsidP="007949BE">
      <w:pPr>
        <w:ind w:right="-850"/>
        <w:rPr>
          <w:rFonts w:cs="B Lotus"/>
          <w:sz w:val="24"/>
          <w:szCs w:val="24"/>
          <w:rtl/>
        </w:rPr>
      </w:pPr>
      <w:r w:rsidRPr="00027087">
        <w:rPr>
          <w:rFonts w:cs="B Lotus" w:hint="cs"/>
          <w:sz w:val="24"/>
          <w:szCs w:val="24"/>
          <w:rtl/>
        </w:rPr>
        <w:t>با سلام</w:t>
      </w:r>
      <w:r w:rsidR="00B613E9" w:rsidRPr="00027087">
        <w:rPr>
          <w:rFonts w:cs="B Lotus" w:hint="cs"/>
          <w:sz w:val="24"/>
          <w:szCs w:val="24"/>
          <w:rtl/>
        </w:rPr>
        <w:t>،</w:t>
      </w:r>
      <w:r w:rsidR="007A4F03" w:rsidRPr="00027087">
        <w:rPr>
          <w:rFonts w:cs="B Lotus"/>
          <w:sz w:val="24"/>
          <w:szCs w:val="24"/>
        </w:rPr>
        <w:t xml:space="preserve"> </w:t>
      </w:r>
    </w:p>
    <w:p w14:paraId="70A3A573" w14:textId="536C9DD4" w:rsidR="002950F1" w:rsidRDefault="00C70A45" w:rsidP="007949BE">
      <w:pPr>
        <w:ind w:right="-850"/>
        <w:rPr>
          <w:rFonts w:cs="B Lotus"/>
          <w:sz w:val="24"/>
          <w:szCs w:val="24"/>
          <w:rtl/>
        </w:rPr>
      </w:pPr>
      <w:r w:rsidRPr="00EC60A2">
        <w:rPr>
          <w:rFonts w:cs="B Lotus" w:hint="cs"/>
          <w:sz w:val="24"/>
          <w:szCs w:val="24"/>
          <w:rtl/>
        </w:rPr>
        <w:t xml:space="preserve"> </w:t>
      </w:r>
      <w:r w:rsidR="00B613E9" w:rsidRPr="00EC60A2">
        <w:rPr>
          <w:rFonts w:cs="B Lotus" w:hint="cs"/>
          <w:sz w:val="24"/>
          <w:szCs w:val="24"/>
          <w:rtl/>
        </w:rPr>
        <w:t xml:space="preserve">احتراماً؛ </w:t>
      </w:r>
      <w:r w:rsidR="007949BE">
        <w:rPr>
          <w:rFonts w:cs="B Lotus" w:hint="cs"/>
          <w:sz w:val="24"/>
          <w:szCs w:val="24"/>
          <w:rtl/>
        </w:rPr>
        <w:t xml:space="preserve">به پیوست عناوین </w:t>
      </w:r>
      <w:r w:rsidR="00306AB3">
        <w:rPr>
          <w:rFonts w:cs="B Lotus" w:hint="cs"/>
          <w:sz w:val="24"/>
          <w:szCs w:val="24"/>
          <w:rtl/>
        </w:rPr>
        <w:t>اولویت</w:t>
      </w:r>
      <w:r w:rsidR="00306AB3">
        <w:rPr>
          <w:rFonts w:cs="B Lotus"/>
          <w:sz w:val="24"/>
          <w:szCs w:val="24"/>
          <w:rtl/>
        </w:rPr>
        <w:softHyphen/>
      </w:r>
      <w:r w:rsidR="00306AB3">
        <w:rPr>
          <w:rFonts w:cs="B Lotus" w:hint="cs"/>
          <w:sz w:val="24"/>
          <w:szCs w:val="24"/>
          <w:rtl/>
        </w:rPr>
        <w:t xml:space="preserve">های پژوهشی مرتبط با طرح </w:t>
      </w:r>
      <w:r w:rsidR="007949BE">
        <w:rPr>
          <w:rFonts w:cs="B Lotus" w:hint="cs"/>
          <w:sz w:val="24"/>
          <w:szCs w:val="24"/>
          <w:rtl/>
        </w:rPr>
        <w:t xml:space="preserve">جهاد علمی فرماندهی انتظامی </w:t>
      </w:r>
      <w:r w:rsidR="00306AB3">
        <w:rPr>
          <w:rFonts w:cs="B Lotus" w:hint="cs"/>
          <w:sz w:val="24"/>
          <w:szCs w:val="24"/>
          <w:rtl/>
        </w:rPr>
        <w:t xml:space="preserve">استان </w:t>
      </w:r>
      <w:r w:rsidR="007949BE">
        <w:rPr>
          <w:rFonts w:cs="B Lotus" w:hint="cs"/>
          <w:sz w:val="24"/>
          <w:szCs w:val="24"/>
          <w:rtl/>
        </w:rPr>
        <w:t>گلستان جهت بهره</w:t>
      </w:r>
      <w:r w:rsidR="007949BE">
        <w:rPr>
          <w:rFonts w:cs="B Lotus"/>
          <w:sz w:val="24"/>
          <w:szCs w:val="24"/>
          <w:rtl/>
        </w:rPr>
        <w:softHyphen/>
      </w:r>
      <w:r w:rsidR="007949BE">
        <w:rPr>
          <w:rFonts w:cs="B Lotus" w:hint="cs"/>
          <w:sz w:val="24"/>
          <w:szCs w:val="24"/>
          <w:rtl/>
        </w:rPr>
        <w:t>برداری به حضورتان ارسال می</w:t>
      </w:r>
      <w:r w:rsidR="007949BE">
        <w:rPr>
          <w:rFonts w:cs="B Lotus"/>
          <w:sz w:val="24"/>
          <w:szCs w:val="24"/>
          <w:rtl/>
        </w:rPr>
        <w:softHyphen/>
      </w:r>
      <w:r w:rsidR="007949BE">
        <w:rPr>
          <w:rFonts w:cs="B Lotus" w:hint="cs"/>
          <w:sz w:val="24"/>
          <w:szCs w:val="24"/>
          <w:rtl/>
        </w:rPr>
        <w:t>گردد</w:t>
      </w:r>
      <w:r w:rsidR="00FB45BD">
        <w:rPr>
          <w:rFonts w:cs="B Lotus" w:hint="cs"/>
          <w:sz w:val="24"/>
          <w:szCs w:val="24"/>
          <w:rtl/>
        </w:rPr>
        <w:t>،</w:t>
      </w:r>
      <w:r w:rsidR="007949BE">
        <w:rPr>
          <w:rFonts w:cs="B Lotus" w:hint="cs"/>
          <w:sz w:val="24"/>
          <w:szCs w:val="24"/>
          <w:rtl/>
        </w:rPr>
        <w:t xml:space="preserve"> لذا همکارانی که تمایل به همکاری و مشارکت دارند خواهشمند است پیشنهادیه خود را تا تاریخ 7/6/1403 به این حوزه ارسال نمایند.</w:t>
      </w:r>
      <w:r w:rsidR="00306AB3">
        <w:rPr>
          <w:rFonts w:cs="B Lotus" w:hint="cs"/>
          <w:sz w:val="24"/>
          <w:szCs w:val="24"/>
          <w:rtl/>
        </w:rPr>
        <w:t xml:space="preserve"> همچنین در جهت عدم تداخل انتخاب موضوعات، خواهشمند است قبل از نگارش پیشنهادیه، عنوان انتخابی به</w:t>
      </w:r>
      <w:r w:rsidR="00306AB3">
        <w:rPr>
          <w:rFonts w:cs="B Lotus"/>
          <w:sz w:val="24"/>
          <w:szCs w:val="24"/>
          <w:rtl/>
        </w:rPr>
        <w:softHyphen/>
      </w:r>
      <w:r w:rsidR="00306AB3">
        <w:rPr>
          <w:rFonts w:cs="B Lotus" w:hint="cs"/>
          <w:sz w:val="24"/>
          <w:szCs w:val="24"/>
          <w:rtl/>
        </w:rPr>
        <w:t xml:space="preserve">صورت شفاهی با </w:t>
      </w:r>
      <w:r w:rsidR="00EA15F7">
        <w:rPr>
          <w:rFonts w:cs="B Lotus" w:hint="cs"/>
          <w:sz w:val="24"/>
          <w:szCs w:val="24"/>
          <w:rtl/>
        </w:rPr>
        <w:t>این حوزه</w:t>
      </w:r>
      <w:r w:rsidR="00306AB3">
        <w:rPr>
          <w:rFonts w:cs="B Lotus" w:hint="cs"/>
          <w:sz w:val="24"/>
          <w:szCs w:val="24"/>
          <w:rtl/>
        </w:rPr>
        <w:t xml:space="preserve"> هماهنگ شود.</w:t>
      </w:r>
    </w:p>
    <w:p w14:paraId="70A3A574" w14:textId="77777777" w:rsidR="002950F1" w:rsidRPr="0072309B" w:rsidRDefault="002950F1" w:rsidP="002950F1">
      <w:pPr>
        <w:ind w:right="-851"/>
        <w:jc w:val="left"/>
        <w:rPr>
          <w:rFonts w:cs="B Titr"/>
          <w:sz w:val="24"/>
          <w:szCs w:val="24"/>
          <w:rtl/>
        </w:rPr>
      </w:pPr>
    </w:p>
    <w:p w14:paraId="70A3A575" w14:textId="77777777" w:rsidR="00027087" w:rsidRDefault="001467EF" w:rsidP="003A0685">
      <w:pPr>
        <w:jc w:val="center"/>
        <w:rPr>
          <w:rFonts w:cs="B Roya"/>
          <w:sz w:val="20"/>
          <w:szCs w:val="20"/>
        </w:rPr>
      </w:pPr>
      <w:r w:rsidRPr="00D27FED">
        <w:rPr>
          <w:rFonts w:cs="B Titr"/>
          <w:b/>
          <w:bCs/>
          <w:rtl/>
        </w:rPr>
        <w:fldChar w:fldCharType="begin"/>
      </w:r>
      <w:r w:rsidR="005A3F8B" w:rsidRPr="00D27FED">
        <w:rPr>
          <w:rFonts w:cs="B Titr" w:hint="cs"/>
          <w:b/>
          <w:bCs/>
        </w:rPr>
        <w:instrText>INCLUDEPICTURE  \c sign1 \d  \* MERGEFORMAT</w:instrText>
      </w:r>
      <w:r w:rsidRPr="00D27FED">
        <w:rPr>
          <w:rFonts w:cs="B Titr"/>
          <w:b/>
          <w:bCs/>
          <w:rtl/>
        </w:rPr>
        <w:fldChar w:fldCharType="separate"/>
      </w:r>
      <w:r w:rsidR="005A3F8B" w:rsidRPr="00D27FED">
        <w:rPr>
          <w:rFonts w:cs="B Titr"/>
        </w:rPr>
        <w:t>Error! Filename not specified.</w:t>
      </w:r>
      <w:r w:rsidRPr="00D27FED">
        <w:rPr>
          <w:rFonts w:cs="B Titr"/>
          <w:b/>
          <w:bCs/>
          <w:rtl/>
        </w:rPr>
        <w:fldChar w:fldCharType="end"/>
      </w:r>
    </w:p>
    <w:p w14:paraId="70A3A576" w14:textId="77777777" w:rsidR="00027087" w:rsidRDefault="00027087" w:rsidP="00027087">
      <w:pPr>
        <w:rPr>
          <w:rFonts w:cs="B Roya"/>
          <w:sz w:val="20"/>
          <w:szCs w:val="20"/>
        </w:rPr>
      </w:pPr>
    </w:p>
    <w:p w14:paraId="70A3A578" w14:textId="0D6B2A60" w:rsidR="00027087" w:rsidRPr="00027087" w:rsidRDefault="00027087" w:rsidP="00027087">
      <w:pPr>
        <w:ind w:left="-23" w:firstLine="283"/>
        <w:rPr>
          <w:rFonts w:cs="B Zar"/>
          <w:b/>
          <w:bCs/>
          <w:rtl/>
        </w:rPr>
      </w:pPr>
    </w:p>
    <w:p w14:paraId="70A3A579" w14:textId="77777777" w:rsidR="00027087" w:rsidRPr="00027087" w:rsidRDefault="00027087" w:rsidP="00027087">
      <w:pPr>
        <w:rPr>
          <w:rFonts w:cs="B Roya"/>
          <w:sz w:val="20"/>
          <w:szCs w:val="20"/>
        </w:rPr>
      </w:pPr>
    </w:p>
    <w:sectPr w:rsidR="00027087" w:rsidRPr="00027087" w:rsidSect="005163A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8392" w:h="11907" w:code="281"/>
      <w:pgMar w:top="2121" w:right="1641" w:bottom="1440" w:left="1440" w:header="709" w:footer="709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0A3A57C" w14:textId="77777777" w:rsidR="00EF3EA0" w:rsidRDefault="00EF3EA0" w:rsidP="00DC2192">
      <w:pPr>
        <w:spacing w:after="0" w:line="240" w:lineRule="auto"/>
      </w:pPr>
      <w:r>
        <w:separator/>
      </w:r>
    </w:p>
  </w:endnote>
  <w:endnote w:type="continuationSeparator" w:id="0">
    <w:p w14:paraId="70A3A57D" w14:textId="77777777" w:rsidR="00EF3EA0" w:rsidRDefault="00EF3EA0" w:rsidP="00DC21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1EBA334-E279-44C1-ACE5-B787DB137DA1}"/>
    <w:embedBold r:id="rId2" w:fontKey="{C15F1DD4-1C29-4901-AF80-F997BFA02C3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3" w:subsetted="1" w:fontKey="{2FD8128F-9ADA-4338-A0FE-F83F9211F7C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6B6FDBF9-7B6E-4E4F-942D-3965E1553AC1}"/>
  </w:font>
  <w:font w:name="B Roy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subsetted="1" w:fontKey="{51EE6BBD-3C45-4097-A2BD-A22F4C32C2F2}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  <w:embedRegular r:id="rId6" w:subsetted="1" w:fontKey="{758983E2-4117-41CF-8A0E-703EAE7DDACA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A1FDDBE9-ADF1-4E0F-B879-1A0E810E6B78}"/>
    <w:embedBold r:id="rId8" w:fontKey="{9C4E362C-C4A2-4D15-B7A3-315A15779DE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A3A580" w14:textId="77777777" w:rsidR="00881F24" w:rsidRDefault="00881F2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A3A581" w14:textId="77777777" w:rsidR="00DC2192" w:rsidRPr="006C0A74" w:rsidRDefault="00EA15F7" w:rsidP="004B3C68">
    <w:pPr>
      <w:pStyle w:val="Footer"/>
      <w:rPr>
        <w:rFonts w:cs="B Nazanin"/>
        <w:rtl/>
      </w:rPr>
    </w:pPr>
    <w:r>
      <w:rPr>
        <w:noProof/>
        <w:rtl/>
        <w:lang w:bidi="ar-SA"/>
      </w:rPr>
      <w:pict w14:anchorId="70A3A589">
        <v:shapetype id="_x0000_t202" coordsize="21600,21600" o:spt="202" path="m,l,21600r21600,l21600,xe">
          <v:stroke joinstyle="miter"/>
          <v:path gradientshapeok="t" o:connecttype="rect"/>
        </v:shapetype>
        <v:shape id="Text Box 5" o:spid="_x0000_s2057" type="#_x0000_t202" style="position:absolute;left:0;text-align:left;margin-left:275.9pt;margin-top:-167.9pt;width:68.5pt;height:98.5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beXtwIAAMA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" filled="f" stroked="f">
          <v:textbox style="mso-next-textbox:#Text Box 5">
            <w:txbxContent>
              <w:p w14:paraId="70A3A591" w14:textId="77777777" w:rsidR="004B20DE" w:rsidRPr="004B20DE" w:rsidRDefault="004B20DE" w:rsidP="004B20DE">
                <w:pPr>
                  <w:spacing w:after="0" w:line="192" w:lineRule="auto"/>
                  <w:ind w:left="-43"/>
                  <w:rPr>
                    <w:rFonts w:cs="B Nazanin"/>
                    <w:b/>
                    <w:bCs/>
                    <w:sz w:val="14"/>
                    <w:szCs w:val="14"/>
                  </w:rPr>
                </w:pPr>
                <w:r w:rsidRPr="004B20DE">
                  <w:rPr>
                    <w:rFonts w:cs="B Nazanin" w:hint="cs"/>
                    <w:b/>
                    <w:bCs/>
                    <w:sz w:val="14"/>
                    <w:szCs w:val="14"/>
                    <w:rtl/>
                  </w:rPr>
                  <w:t>نشانی: گرگان، کیلومتر 10 جاده گرگان- گنبد، (کمربندی</w:t>
                </w:r>
                <w:r>
                  <w:rPr>
                    <w:rFonts w:cs="B Nazanin" w:hint="cs"/>
                    <w:b/>
                    <w:bCs/>
                    <w:sz w:val="14"/>
                    <w:szCs w:val="14"/>
                    <w:rtl/>
                  </w:rPr>
                  <w:t>‌</w:t>
                </w:r>
                <w:r w:rsidRPr="004B20DE">
                  <w:rPr>
                    <w:rFonts w:cs="B Nazanin" w:hint="cs"/>
                    <w:b/>
                    <w:bCs/>
                    <w:sz w:val="14"/>
                    <w:szCs w:val="14"/>
                    <w:rtl/>
                  </w:rPr>
                  <w:t>گرگان</w:t>
                </w:r>
                <w:r>
                  <w:rPr>
                    <w:rFonts w:cs="B Nazanin" w:hint="cs"/>
                    <w:b/>
                    <w:bCs/>
                    <w:sz w:val="14"/>
                    <w:szCs w:val="14"/>
                    <w:rtl/>
                  </w:rPr>
                  <w:t>-</w:t>
                </w:r>
                <w:r w:rsidRPr="004B20DE">
                  <w:rPr>
                    <w:rFonts w:cs="B Nazanin" w:hint="cs"/>
                    <w:b/>
                    <w:bCs/>
                    <w:sz w:val="14"/>
                    <w:szCs w:val="14"/>
                    <w:rtl/>
                  </w:rPr>
                  <w:t>سرخنکلاته) - پردیس دانشگاه</w:t>
                </w:r>
                <w:r>
                  <w:rPr>
                    <w:rFonts w:cs="B Nazanin" w:hint="cs"/>
                    <w:b/>
                    <w:bCs/>
                    <w:sz w:val="14"/>
                    <w:szCs w:val="14"/>
                    <w:rtl/>
                  </w:rPr>
                  <w:t>‌</w:t>
                </w:r>
                <w:r w:rsidRPr="004B20DE">
                  <w:rPr>
                    <w:rFonts w:cs="B Nazanin" w:hint="cs"/>
                    <w:b/>
                    <w:bCs/>
                    <w:sz w:val="14"/>
                    <w:szCs w:val="14"/>
                    <w:rtl/>
                  </w:rPr>
                  <w:t>گلستان، سازمان مرکزی</w:t>
                </w:r>
              </w:p>
              <w:p w14:paraId="70A3A592" w14:textId="77777777" w:rsidR="004B20DE" w:rsidRPr="004B20DE" w:rsidRDefault="004B20DE" w:rsidP="004B20DE">
                <w:pPr>
                  <w:tabs>
                    <w:tab w:val="right" w:pos="1188"/>
                  </w:tabs>
                  <w:spacing w:after="0" w:line="192" w:lineRule="auto"/>
                  <w:ind w:left="-43"/>
                  <w:rPr>
                    <w:rFonts w:cs="B Nazanin"/>
                    <w:b/>
                    <w:bCs/>
                    <w:sz w:val="14"/>
                    <w:szCs w:val="14"/>
                    <w:rtl/>
                  </w:rPr>
                </w:pPr>
                <w:r w:rsidRPr="004B20DE">
                  <w:rPr>
                    <w:rFonts w:cs="B Nazanin" w:hint="cs"/>
                    <w:b/>
                    <w:bCs/>
                    <w:sz w:val="14"/>
                    <w:szCs w:val="14"/>
                    <w:rtl/>
                  </w:rPr>
                  <w:t xml:space="preserve">کد پستی: </w:t>
                </w:r>
                <w:r w:rsidRPr="004B20DE">
                  <w:rPr>
                    <w:rFonts w:cs="B Nazanin" w:hint="cs"/>
                    <w:b/>
                    <w:bCs/>
                    <w:sz w:val="14"/>
                    <w:szCs w:val="14"/>
                    <w:rtl/>
                  </w:rPr>
                  <w:tab/>
                  <w:t>79142-49361</w:t>
                </w:r>
              </w:p>
              <w:p w14:paraId="70A3A593" w14:textId="77777777" w:rsidR="004B20DE" w:rsidRPr="004B20DE" w:rsidRDefault="00A3220A" w:rsidP="00A3220A">
                <w:pPr>
                  <w:tabs>
                    <w:tab w:val="right" w:pos="1188"/>
                  </w:tabs>
                  <w:spacing w:after="0" w:line="192" w:lineRule="auto"/>
                  <w:ind w:left="-43"/>
                  <w:rPr>
                    <w:rFonts w:cs="B Nazanin"/>
                    <w:b/>
                    <w:bCs/>
                    <w:sz w:val="12"/>
                    <w:szCs w:val="12"/>
                    <w:rtl/>
                  </w:rPr>
                </w:pPr>
                <w:r>
                  <w:rPr>
                    <w:rFonts w:cs="B Nazanin" w:hint="cs"/>
                    <w:b/>
                    <w:bCs/>
                    <w:sz w:val="12"/>
                    <w:szCs w:val="12"/>
                    <w:rtl/>
                  </w:rPr>
                  <w:t>تلفکس:</w:t>
                </w:r>
                <w:r w:rsidR="004B20DE" w:rsidRPr="004B20DE">
                  <w:rPr>
                    <w:rFonts w:cs="B Nazanin" w:hint="cs"/>
                    <w:b/>
                    <w:bCs/>
                    <w:sz w:val="12"/>
                    <w:szCs w:val="12"/>
                    <w:rtl/>
                  </w:rPr>
                  <w:t xml:space="preserve"> 32303988 </w:t>
                </w:r>
                <w:r w:rsidR="004B20DE" w:rsidRPr="004B20DE">
                  <w:rPr>
                    <w:b/>
                    <w:bCs/>
                    <w:sz w:val="12"/>
                    <w:szCs w:val="12"/>
                    <w:rtl/>
                  </w:rPr>
                  <w:t>–</w:t>
                </w:r>
                <w:r w:rsidR="004B20DE" w:rsidRPr="004B20DE">
                  <w:rPr>
                    <w:rFonts w:cs="B Nazanin" w:hint="cs"/>
                    <w:b/>
                    <w:bCs/>
                    <w:sz w:val="12"/>
                    <w:szCs w:val="12"/>
                    <w:rtl/>
                  </w:rPr>
                  <w:t xml:space="preserve"> 017</w:t>
                </w:r>
              </w:p>
              <w:p w14:paraId="70A3A594" w14:textId="77777777" w:rsidR="004B20DE" w:rsidRPr="00C23601" w:rsidRDefault="00EA15F7" w:rsidP="004B20DE">
                <w:pPr>
                  <w:spacing w:after="0" w:line="192" w:lineRule="auto"/>
                  <w:ind w:left="-43"/>
                  <w:jc w:val="right"/>
                  <w:rPr>
                    <w:rFonts w:ascii="Times New Roman" w:hAnsi="Times New Roman" w:cs="Times New Roman"/>
                    <w:b/>
                    <w:bCs/>
                    <w:sz w:val="14"/>
                    <w:szCs w:val="14"/>
                    <w:rtl/>
                  </w:rPr>
                </w:pPr>
                <w:hyperlink r:id="rId1" w:history="1">
                  <w:r w:rsidR="00A3220A" w:rsidRPr="00C23601">
                    <w:rPr>
                      <w:rStyle w:val="Hyperlink"/>
                      <w:rFonts w:ascii="Times New Roman" w:hAnsi="Times New Roman" w:cs="Times New Roman"/>
                      <w:b/>
                      <w:bCs/>
                      <w:color w:val="auto"/>
                      <w:sz w:val="14"/>
                      <w:szCs w:val="14"/>
                      <w:u w:val="none"/>
                    </w:rPr>
                    <w:t>www.gu.ac.ir</w:t>
                  </w:r>
                </w:hyperlink>
              </w:p>
              <w:p w14:paraId="70A3A595" w14:textId="77777777" w:rsidR="004B20DE" w:rsidRPr="0028326F" w:rsidRDefault="004B20DE" w:rsidP="004B20DE">
                <w:pPr>
                  <w:spacing w:after="0" w:line="192" w:lineRule="auto"/>
                  <w:ind w:left="-43"/>
                  <w:jc w:val="right"/>
                  <w:rPr>
                    <w:rFonts w:cs="B Nazanin"/>
                    <w:b/>
                    <w:bCs/>
                    <w:sz w:val="18"/>
                    <w:szCs w:val="18"/>
                  </w:rPr>
                </w:pPr>
                <w:r w:rsidRPr="004B20DE">
                  <w:rPr>
                    <w:rFonts w:ascii="Times New Roman" w:hAnsi="Times New Roman" w:cs="Times New Roman"/>
                    <w:b/>
                    <w:bCs/>
                    <w:sz w:val="14"/>
                    <w:szCs w:val="14"/>
                  </w:rPr>
                  <w:t>research@gu.ac.ir</w:t>
                </w:r>
              </w:p>
            </w:txbxContent>
          </v:textbox>
        </v:shape>
      </w:pict>
    </w:r>
    <w:r>
      <w:rPr>
        <w:noProof/>
        <w:rtl/>
      </w:rPr>
      <w:pict w14:anchorId="70A3A58A">
        <v:line id="Straight Connector 3" o:spid="_x0000_s2049" style="position:absolute;left:0;text-align:left;z-index:251656192;visibility:visible;mso-wrap-distance-top:-3e-5mm;mso-wrap-distance-bottom:-3e-5mm;mso-width-relative:margin;mso-height-relative:margin" from="-46.45pt,-21.25pt" to="243.4pt,-2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" strokeweight="1pt">
          <o:lock v:ext="edit" shapetype="f"/>
        </v:line>
      </w:pict>
    </w:r>
    <w:r>
      <w:rPr>
        <w:noProof/>
        <w:rtl/>
      </w:rPr>
      <w:pict w14:anchorId="70A3A58B">
        <v:shape id="Text Box 12" o:spid="_x0000_s2050" type="#_x0000_t202" style="position:absolute;left:0;text-align:left;margin-left:-56.25pt;margin-top:-25.35pt;width:297pt;height:30.95pt;z-index:25165516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" strokecolor="white">
          <v:textbox style="mso-next-textbox:#Text Box 12;mso-fit-shape-to-text:t">
            <w:txbxContent>
              <w:p w14:paraId="70A3A596" w14:textId="77777777" w:rsidR="004B3C68" w:rsidRPr="005163A6" w:rsidRDefault="00881F24" w:rsidP="004B3C68">
                <w:pPr>
                  <w:rPr>
                    <w:rFonts w:cs="B Nazanin"/>
                    <w:sz w:val="18"/>
                    <w:szCs w:val="18"/>
                  </w:rPr>
                </w:pPr>
                <w:r>
                  <w:rPr>
                    <w:rFonts w:cs="B Nazanin" w:hint="cs"/>
                    <w:sz w:val="18"/>
                    <w:szCs w:val="18"/>
                    <w:rtl/>
                  </w:rPr>
                  <w:t>نشانی</w:t>
                </w:r>
                <w:r w:rsidR="004B3C68" w:rsidRPr="005163A6">
                  <w:rPr>
                    <w:rFonts w:cs="B Nazanin"/>
                    <w:sz w:val="18"/>
                    <w:szCs w:val="18"/>
                    <w:rtl/>
                  </w:rPr>
                  <w:t xml:space="preserve"> </w:t>
                </w:r>
                <w:r w:rsidR="004B3C68" w:rsidRPr="005163A6">
                  <w:rPr>
                    <w:rFonts w:cs="B Nazanin" w:hint="cs"/>
                    <w:sz w:val="18"/>
                    <w:szCs w:val="18"/>
                    <w:rtl/>
                  </w:rPr>
                  <w:t>پستی</w:t>
                </w:r>
                <w:r w:rsidR="004B3C68" w:rsidRPr="005163A6">
                  <w:rPr>
                    <w:rFonts w:cs="B Nazanin"/>
                    <w:sz w:val="18"/>
                    <w:szCs w:val="18"/>
                    <w:rtl/>
                  </w:rPr>
                  <w:t xml:space="preserve"> : </w:t>
                </w:r>
                <w:r w:rsidR="004B3C68" w:rsidRPr="005163A6">
                  <w:rPr>
                    <w:rFonts w:cs="B Nazanin" w:hint="cs"/>
                    <w:sz w:val="18"/>
                    <w:szCs w:val="18"/>
                    <w:rtl/>
                  </w:rPr>
                  <w:t>گرگان،</w:t>
                </w:r>
                <w:r w:rsidR="004B3C68" w:rsidRPr="005163A6">
                  <w:rPr>
                    <w:rFonts w:cs="B Nazanin"/>
                    <w:sz w:val="18"/>
                    <w:szCs w:val="18"/>
                    <w:rtl/>
                  </w:rPr>
                  <w:t xml:space="preserve"> </w:t>
                </w:r>
                <w:r w:rsidR="004B3C68" w:rsidRPr="005163A6">
                  <w:rPr>
                    <w:rFonts w:cs="B Nazanin" w:hint="cs"/>
                    <w:sz w:val="18"/>
                    <w:szCs w:val="18"/>
                    <w:rtl/>
                  </w:rPr>
                  <w:t>خیابان</w:t>
                </w:r>
                <w:r w:rsidR="004B3C68" w:rsidRPr="005163A6">
                  <w:rPr>
                    <w:rFonts w:cs="B Nazanin"/>
                    <w:sz w:val="18"/>
                    <w:szCs w:val="18"/>
                    <w:rtl/>
                  </w:rPr>
                  <w:t xml:space="preserve"> </w:t>
                </w:r>
                <w:r w:rsidR="004B3C68" w:rsidRPr="005163A6">
                  <w:rPr>
                    <w:rFonts w:cs="B Nazanin" w:hint="cs"/>
                    <w:sz w:val="18"/>
                    <w:szCs w:val="18"/>
                    <w:rtl/>
                  </w:rPr>
                  <w:t>شهید</w:t>
                </w:r>
                <w:r w:rsidR="004B3C68" w:rsidRPr="005163A6">
                  <w:rPr>
                    <w:rFonts w:cs="B Nazanin"/>
                    <w:sz w:val="18"/>
                    <w:szCs w:val="18"/>
                    <w:rtl/>
                  </w:rPr>
                  <w:t xml:space="preserve"> </w:t>
                </w:r>
                <w:r w:rsidR="004B3C68" w:rsidRPr="005163A6">
                  <w:rPr>
                    <w:rFonts w:cs="B Nazanin" w:hint="cs"/>
                    <w:sz w:val="18"/>
                    <w:szCs w:val="18"/>
                    <w:rtl/>
                  </w:rPr>
                  <w:t>بهشتی،</w:t>
                </w:r>
                <w:r w:rsidR="004B3C68" w:rsidRPr="005163A6">
                  <w:rPr>
                    <w:rFonts w:cs="B Nazanin"/>
                    <w:sz w:val="18"/>
                    <w:szCs w:val="18"/>
                    <w:rtl/>
                  </w:rPr>
                  <w:t xml:space="preserve"> </w:t>
                </w:r>
                <w:r w:rsidR="004B3C68" w:rsidRPr="005163A6">
                  <w:rPr>
                    <w:rFonts w:cs="B Nazanin" w:hint="cs"/>
                    <w:sz w:val="18"/>
                    <w:szCs w:val="18"/>
                    <w:rtl/>
                  </w:rPr>
                  <w:t>صندوق</w:t>
                </w:r>
                <w:r w:rsidR="004B3C68" w:rsidRPr="005163A6">
                  <w:rPr>
                    <w:rFonts w:cs="B Nazanin"/>
                    <w:sz w:val="18"/>
                    <w:szCs w:val="18"/>
                    <w:rtl/>
                  </w:rPr>
                  <w:t xml:space="preserve"> </w:t>
                </w:r>
                <w:r w:rsidR="004B3C68" w:rsidRPr="005163A6">
                  <w:rPr>
                    <w:rFonts w:cs="B Nazanin" w:hint="cs"/>
                    <w:sz w:val="18"/>
                    <w:szCs w:val="18"/>
                    <w:rtl/>
                  </w:rPr>
                  <w:t>پستی</w:t>
                </w:r>
                <w:r w:rsidR="004B3C68" w:rsidRPr="005163A6">
                  <w:rPr>
                    <w:rFonts w:cs="B Nazanin"/>
                    <w:sz w:val="18"/>
                    <w:szCs w:val="18"/>
                    <w:rtl/>
                  </w:rPr>
                  <w:t xml:space="preserve">: 155 </w:t>
                </w:r>
                <w:r w:rsidR="004B3C68" w:rsidRPr="005163A6">
                  <w:rPr>
                    <w:rFonts w:cs="B Nazanin" w:hint="cs"/>
                    <w:sz w:val="18"/>
                    <w:szCs w:val="18"/>
                    <w:rtl/>
                  </w:rPr>
                  <w:t>کد</w:t>
                </w:r>
                <w:r w:rsidR="004B3C68" w:rsidRPr="005163A6">
                  <w:rPr>
                    <w:rFonts w:cs="B Nazanin"/>
                    <w:sz w:val="18"/>
                    <w:szCs w:val="18"/>
                    <w:rtl/>
                  </w:rPr>
                  <w:t xml:space="preserve"> </w:t>
                </w:r>
                <w:r w:rsidR="004B3C68" w:rsidRPr="005163A6">
                  <w:rPr>
                    <w:rFonts w:cs="B Nazanin" w:hint="cs"/>
                    <w:sz w:val="18"/>
                    <w:szCs w:val="18"/>
                    <w:rtl/>
                  </w:rPr>
                  <w:t>پستی</w:t>
                </w:r>
                <w:r w:rsidR="004B3C68" w:rsidRPr="005163A6">
                  <w:rPr>
                    <w:rFonts w:cs="B Nazanin"/>
                    <w:sz w:val="18"/>
                    <w:szCs w:val="18"/>
                    <w:rtl/>
                  </w:rPr>
                  <w:t>: 15759-49138</w:t>
                </w:r>
              </w:p>
            </w:txbxContent>
          </v:textbox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A3A583" w14:textId="77777777" w:rsidR="00881F24" w:rsidRDefault="00881F2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0A3A57A" w14:textId="77777777" w:rsidR="00EF3EA0" w:rsidRDefault="00EF3EA0" w:rsidP="00DC2192">
      <w:pPr>
        <w:spacing w:after="0" w:line="240" w:lineRule="auto"/>
      </w:pPr>
      <w:r>
        <w:separator/>
      </w:r>
    </w:p>
  </w:footnote>
  <w:footnote w:type="continuationSeparator" w:id="0">
    <w:p w14:paraId="70A3A57B" w14:textId="77777777" w:rsidR="00EF3EA0" w:rsidRDefault="00EF3EA0" w:rsidP="00DC21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A3A57E" w14:textId="77777777" w:rsidR="00881F24" w:rsidRDefault="00881F2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A3A57F" w14:textId="77777777" w:rsidR="00DC2192" w:rsidRPr="006475FD" w:rsidRDefault="00EA15F7" w:rsidP="0046662A">
    <w:pPr>
      <w:pStyle w:val="Header"/>
      <w:tabs>
        <w:tab w:val="left" w:pos="1008"/>
        <w:tab w:val="center" w:pos="1425"/>
        <w:tab w:val="center" w:pos="4064"/>
        <w:tab w:val="left" w:pos="7822"/>
      </w:tabs>
      <w:ind w:left="-897"/>
      <w:jc w:val="left"/>
      <w:rPr>
        <w:rFonts w:ascii="IranNastaliq" w:hAnsi="IranNastaliq" w:cs="IranNastaliq"/>
        <w:b/>
        <w:bCs/>
        <w:color w:val="365F91"/>
        <w:sz w:val="42"/>
        <w:szCs w:val="42"/>
        <w:rtl/>
      </w:rPr>
    </w:pPr>
    <w:r>
      <w:rPr>
        <w:noProof/>
        <w:rtl/>
      </w:rPr>
      <w:pict w14:anchorId="70A3A584"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left:0;text-align:left;margin-left:278.85pt;margin-top:81.6pt;width:62.8pt;height:52.15pt;z-index:-251655168;visibility:visible;mso-wrap-distance-top:3.6pt;mso-wrap-distance-bottom:3.6pt;mso-width-relative:margin;mso-height-relative:margin" wrapcoords="-179 -502 -179 21600 21779 21600 21779 -502 -179 -5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" strokecolor="white">
          <v:textbox style="mso-next-textbox:#_x0000_s2054">
            <w:txbxContent>
              <w:p w14:paraId="70A3A58C" w14:textId="77777777" w:rsidR="00C371C0" w:rsidRPr="003F2D04" w:rsidRDefault="00C371C0" w:rsidP="004B20DE">
                <w:pPr>
                  <w:spacing w:line="168" w:lineRule="auto"/>
                  <w:jc w:val="center"/>
                  <w:rPr>
                    <w:sz w:val="24"/>
                    <w:szCs w:val="24"/>
                  </w:rPr>
                </w:pPr>
                <w:r w:rsidRPr="003F2D04">
                  <w:rPr>
                    <w:rFonts w:ascii="IranNastaliq" w:hAnsi="IranNastaliq" w:cs="IranNastaliq"/>
                    <w:sz w:val="24"/>
                    <w:szCs w:val="24"/>
                    <w:rtl/>
                  </w:rPr>
                  <w:t xml:space="preserve">معاونت </w:t>
                </w:r>
                <w:r w:rsidRPr="003F2D04">
                  <w:rPr>
                    <w:rFonts w:ascii="IranNastaliq" w:hAnsi="IranNastaliq" w:cs="IranNastaliq" w:hint="cs"/>
                    <w:sz w:val="24"/>
                    <w:szCs w:val="24"/>
                    <w:rtl/>
                  </w:rPr>
                  <w:t xml:space="preserve"> </w:t>
                </w:r>
                <w:r w:rsidR="004B20DE" w:rsidRPr="003F2D04">
                  <w:rPr>
                    <w:rFonts w:ascii="IranNastaliq" w:hAnsi="IranNastaliq" w:cs="IranNastaliq" w:hint="cs"/>
                    <w:sz w:val="24"/>
                    <w:szCs w:val="24"/>
                    <w:rtl/>
                  </w:rPr>
                  <w:t>پژوهش و فناوری</w:t>
                </w:r>
              </w:p>
            </w:txbxContent>
          </v:textbox>
          <w10:wrap type="through"/>
        </v:shape>
      </w:pict>
    </w:r>
    <w:r>
      <w:rPr>
        <w:noProof/>
        <w:rtl/>
      </w:rPr>
      <w:pict w14:anchorId="70A3A585"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2" o:spid="_x0000_s2056" type="#_x0000_t32" style="position:absolute;left:0;text-align:left;margin-left:70.3pt;margin-top:279.9pt;width:403.9pt;height:0;rotation:90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" adj="-17057,-1,-17057" strokeweight="1pt"/>
      </w:pict>
    </w:r>
    <w:r>
      <w:rPr>
        <w:noProof/>
        <w:rtl/>
      </w:rPr>
      <w:pict w14:anchorId="70A3A586">
        <v:shape id="Text Box 1" o:spid="_x0000_s2052" type="#_x0000_t202" style="position:absolute;left:0;text-align:left;margin-left:-22.05pt;margin-top:-7.95pt;width:126.2pt;height:80.55pt;z-index:-251658240;visibility:visible;mso-position-horizont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" filled="f" strokecolor="white">
          <v:textbox style="mso-next-textbox:#Text Box 1">
            <w:txbxContent>
              <w:p w14:paraId="70A3A58D" w14:textId="77777777" w:rsidR="00DC2192" w:rsidRPr="005163A6" w:rsidRDefault="00DC2192" w:rsidP="00DC2192">
                <w:pPr>
                  <w:tabs>
                    <w:tab w:val="left" w:pos="9751"/>
                  </w:tabs>
                  <w:spacing w:line="240" w:lineRule="auto"/>
                  <w:rPr>
                    <w:rFonts w:cs="B Zar"/>
                    <w:sz w:val="18"/>
                    <w:szCs w:val="18"/>
                  </w:rPr>
                </w:pPr>
                <w:r w:rsidRPr="005163A6">
                  <w:rPr>
                    <w:rFonts w:cs="B Zar" w:hint="cs"/>
                    <w:sz w:val="18"/>
                    <w:szCs w:val="18"/>
                    <w:rtl/>
                  </w:rPr>
                  <w:t xml:space="preserve">تاریخ: </w:t>
                </w:r>
                <w:r w:rsidR="00EA15F7">
                  <w:fldChar w:fldCharType="begin"/>
                </w:r>
                <w:r w:rsidR="00EA15F7">
                  <w:instrText xml:space="preserve"> MERGEFIELD  LetterDate  \* MERGEFORMAT </w:instrText>
                </w:r>
                <w:r w:rsidR="00EA15F7">
                  <w:fldChar w:fldCharType="separate"/>
                </w:r>
                <w:r w:rsidR="00807217" w:rsidRPr="00807217">
                  <w:rPr>
                    <w:rFonts w:cs="B Zar"/>
                    <w:noProof/>
                    <w:sz w:val="18"/>
                    <w:szCs w:val="18"/>
                  </w:rPr>
                  <w:t>«LetterDate»</w:t>
                </w:r>
                <w:r w:rsidR="00EA15F7">
                  <w:rPr>
                    <w:rFonts w:cs="B Zar"/>
                    <w:noProof/>
                    <w:sz w:val="18"/>
                    <w:szCs w:val="18"/>
                  </w:rPr>
                  <w:fldChar w:fldCharType="end"/>
                </w:r>
              </w:p>
              <w:p w14:paraId="70A3A58E" w14:textId="77777777" w:rsidR="00DC2192" w:rsidRPr="005163A6" w:rsidRDefault="00DC2192" w:rsidP="00DC2192">
                <w:pPr>
                  <w:spacing w:line="240" w:lineRule="auto"/>
                  <w:rPr>
                    <w:rFonts w:cs="B Zar"/>
                    <w:sz w:val="18"/>
                    <w:szCs w:val="18"/>
                    <w:rtl/>
                  </w:rPr>
                </w:pPr>
                <w:r w:rsidRPr="005163A6">
                  <w:rPr>
                    <w:rFonts w:cs="B Zar" w:hint="cs"/>
                    <w:sz w:val="18"/>
                    <w:szCs w:val="18"/>
                    <w:rtl/>
                  </w:rPr>
                  <w:t xml:space="preserve">شماره: </w:t>
                </w:r>
                <w:r w:rsidR="00EA15F7">
                  <w:fldChar w:fldCharType="begin"/>
                </w:r>
                <w:r w:rsidR="00EA15F7">
                  <w:instrText xml:space="preserve"> MERGEFIELD  LetterNo  \* MERGEFORMAT </w:instrText>
                </w:r>
                <w:r w:rsidR="00EA15F7">
                  <w:fldChar w:fldCharType="separate"/>
                </w:r>
                <w:r w:rsidR="00807217" w:rsidRPr="00807217">
                  <w:rPr>
                    <w:rFonts w:cs="B Zar"/>
                    <w:noProof/>
                    <w:sz w:val="18"/>
                    <w:szCs w:val="18"/>
                  </w:rPr>
                  <w:t>«LetterNo»</w:t>
                </w:r>
                <w:r w:rsidR="00EA15F7">
                  <w:rPr>
                    <w:rFonts w:cs="B Zar"/>
                    <w:noProof/>
                    <w:sz w:val="18"/>
                    <w:szCs w:val="18"/>
                  </w:rPr>
                  <w:fldChar w:fldCharType="end"/>
                </w:r>
              </w:p>
              <w:p w14:paraId="70A3A58F" w14:textId="77777777" w:rsidR="00DC2192" w:rsidRPr="005163A6" w:rsidRDefault="00DC2192" w:rsidP="00DC2192">
                <w:pPr>
                  <w:spacing w:line="240" w:lineRule="auto"/>
                  <w:rPr>
                    <w:rFonts w:cs="B Zar"/>
                    <w:sz w:val="18"/>
                    <w:szCs w:val="18"/>
                  </w:rPr>
                </w:pPr>
                <w:r w:rsidRPr="005163A6">
                  <w:rPr>
                    <w:rFonts w:cs="B Zar" w:hint="cs"/>
                    <w:sz w:val="18"/>
                    <w:szCs w:val="18"/>
                    <w:rtl/>
                  </w:rPr>
                  <w:t xml:space="preserve">پیوست: </w:t>
                </w:r>
                <w:r w:rsidR="00EA15F7">
                  <w:fldChar w:fldCharType="begin"/>
                </w:r>
                <w:r w:rsidR="00EA15F7">
                  <w:instrText xml:space="preserve"> MERGEFIELD  Appendix  \* MERGEFORMAT </w:instrText>
                </w:r>
                <w:r w:rsidR="00EA15F7">
                  <w:fldChar w:fldCharType="separate"/>
                </w:r>
                <w:r w:rsidR="00807217" w:rsidRPr="00807217">
                  <w:rPr>
                    <w:rFonts w:cs="B Zar"/>
                    <w:noProof/>
                    <w:sz w:val="18"/>
                    <w:szCs w:val="18"/>
                  </w:rPr>
                  <w:t>«Appendix»</w:t>
                </w:r>
                <w:r w:rsidR="00EA15F7">
                  <w:rPr>
                    <w:rFonts w:cs="B Zar"/>
                    <w:noProof/>
                    <w:sz w:val="18"/>
                    <w:szCs w:val="18"/>
                  </w:rPr>
                  <w:fldChar w:fldCharType="end"/>
                </w:r>
              </w:p>
            </w:txbxContent>
          </v:textbox>
          <w10:wrap anchorx="page"/>
        </v:shape>
      </w:pict>
    </w:r>
    <w:r>
      <w:rPr>
        <w:noProof/>
        <w:rtl/>
      </w:rPr>
      <w:pict w14:anchorId="70A3A587">
        <v:shape id="Text Box 2" o:spid="_x0000_s2053" type="#_x0000_t202" style="position:absolute;left:0;text-align:left;margin-left:121.1pt;margin-top:-21.5pt;width:48.35pt;height:51.95pt;z-index:-251656192;visibility:visible;mso-wrap-distance-top:3.6pt;mso-wrap-distance-bottom:3.6pt;mso-width-relative:margin;mso-height-relative:margin" wrapcoords="-338 -313 -338 21600 21938 21600 21938 -313 -338 -3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" strokecolor="white">
          <v:textbox style="mso-next-textbox:#Text Box 2">
            <w:txbxContent>
              <w:p w14:paraId="70A3A590" w14:textId="77777777" w:rsidR="00C371C0" w:rsidRPr="003F2D04" w:rsidRDefault="00C371C0" w:rsidP="00C371C0">
                <w:pPr>
                  <w:rPr>
                    <w:sz w:val="24"/>
                    <w:szCs w:val="24"/>
                  </w:rPr>
                </w:pPr>
                <w:r w:rsidRPr="003F2D04">
                  <w:rPr>
                    <w:rFonts w:ascii="IranNastaliq" w:hAnsi="IranNastaliq" w:cs="IranNastaliq" w:hint="cs"/>
                    <w:sz w:val="24"/>
                    <w:szCs w:val="24"/>
                    <w:rtl/>
                  </w:rPr>
                  <w:t>ب</w:t>
                </w:r>
                <w:r w:rsidRPr="003F2D04">
                  <w:rPr>
                    <w:rFonts w:ascii="IranNastaliq" w:hAnsi="IranNastaliq" w:cs="IranNastaliq"/>
                    <w:sz w:val="24"/>
                    <w:szCs w:val="24"/>
                    <w:rtl/>
                  </w:rPr>
                  <w:t>سمه تعالی</w:t>
                </w:r>
              </w:p>
            </w:txbxContent>
          </v:textbox>
          <w10:wrap type="through"/>
        </v:shape>
      </w:pict>
    </w:r>
    <w:r>
      <w:rPr>
        <w:noProof/>
        <w:rtl/>
      </w:rPr>
      <w:pict w14:anchorId="70A3A58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Picture 7" o:spid="_x0000_s2060" type="#_x0000_t75" style="position:absolute;left:0;text-align:left;margin-left:275.9pt;margin-top:12.1pt;width:55.5pt;height:66.65pt;z-index:-251657216;visibility:visible">
          <v:imagedata r:id="rId1" o:title="Untitled-2" cropleft="4186f" cropright="6554f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A3A582" w14:textId="77777777" w:rsidR="00881F24" w:rsidRDefault="00881F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DA8259D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C4EC74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0BCAF8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405EC4E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C1807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D2A1F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300A42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66419C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6B6A86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EA3C964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922520294">
    <w:abstractNumId w:val="9"/>
  </w:num>
  <w:num w:numId="2" w16cid:durableId="1577083284">
    <w:abstractNumId w:val="7"/>
  </w:num>
  <w:num w:numId="3" w16cid:durableId="380060763">
    <w:abstractNumId w:val="6"/>
  </w:num>
  <w:num w:numId="4" w16cid:durableId="1774279577">
    <w:abstractNumId w:val="5"/>
  </w:num>
  <w:num w:numId="5" w16cid:durableId="1991060300">
    <w:abstractNumId w:val="4"/>
  </w:num>
  <w:num w:numId="6" w16cid:durableId="928464025">
    <w:abstractNumId w:val="8"/>
  </w:num>
  <w:num w:numId="7" w16cid:durableId="1854345360">
    <w:abstractNumId w:val="3"/>
  </w:num>
  <w:num w:numId="8" w16cid:durableId="1155731075">
    <w:abstractNumId w:val="2"/>
  </w:num>
  <w:num w:numId="9" w16cid:durableId="2091847776">
    <w:abstractNumId w:val="1"/>
  </w:num>
  <w:num w:numId="10" w16cid:durableId="21442316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saveSubsetFonts/>
  <w:proofState w:spelling="clean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NotTrackMoves/>
  <w:defaultTabStop w:val="720"/>
  <w:drawingGridHorizontalSpacing w:val="110"/>
  <w:displayHorizontalDrawingGridEvery w:val="2"/>
  <w:characterSpacingControl w:val="doNotCompress"/>
  <w:hdrShapeDefaults>
    <o:shapedefaults v:ext="edit" spidmax="2063"/>
    <o:shapelayout v:ext="edit">
      <o:idmap v:ext="edit" data="2"/>
      <o:rules v:ext="edit">
        <o:r id="V:Rule2" type="connector" idref="#AutoShape 2"/>
      </o:rules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C36804"/>
    <w:rsid w:val="0001241E"/>
    <w:rsid w:val="00027087"/>
    <w:rsid w:val="00061DD7"/>
    <w:rsid w:val="00062581"/>
    <w:rsid w:val="0006310A"/>
    <w:rsid w:val="00064919"/>
    <w:rsid w:val="00081E56"/>
    <w:rsid w:val="000B0A1C"/>
    <w:rsid w:val="00140E55"/>
    <w:rsid w:val="001467EF"/>
    <w:rsid w:val="00147849"/>
    <w:rsid w:val="00156CAA"/>
    <w:rsid w:val="00186318"/>
    <w:rsid w:val="001A6CD3"/>
    <w:rsid w:val="001C4F1D"/>
    <w:rsid w:val="001D35F4"/>
    <w:rsid w:val="001F199B"/>
    <w:rsid w:val="002735ED"/>
    <w:rsid w:val="00282B8E"/>
    <w:rsid w:val="002950F1"/>
    <w:rsid w:val="002A3062"/>
    <w:rsid w:val="002C0989"/>
    <w:rsid w:val="002E3FFE"/>
    <w:rsid w:val="002E4775"/>
    <w:rsid w:val="002F7D85"/>
    <w:rsid w:val="003056D7"/>
    <w:rsid w:val="00306AB3"/>
    <w:rsid w:val="00347D40"/>
    <w:rsid w:val="003544BF"/>
    <w:rsid w:val="00355D88"/>
    <w:rsid w:val="00370CD4"/>
    <w:rsid w:val="003A0685"/>
    <w:rsid w:val="003C40C3"/>
    <w:rsid w:val="003E51B6"/>
    <w:rsid w:val="003F2D04"/>
    <w:rsid w:val="00405ADC"/>
    <w:rsid w:val="004624F8"/>
    <w:rsid w:val="0046267A"/>
    <w:rsid w:val="00464ABF"/>
    <w:rsid w:val="0046662A"/>
    <w:rsid w:val="004765C7"/>
    <w:rsid w:val="004A7AEE"/>
    <w:rsid w:val="004B1EBF"/>
    <w:rsid w:val="004B20DE"/>
    <w:rsid w:val="004B3C68"/>
    <w:rsid w:val="004C1BA2"/>
    <w:rsid w:val="005163A6"/>
    <w:rsid w:val="00527D02"/>
    <w:rsid w:val="00546AFC"/>
    <w:rsid w:val="005736EF"/>
    <w:rsid w:val="005A3F8B"/>
    <w:rsid w:val="005B1714"/>
    <w:rsid w:val="005B1FB6"/>
    <w:rsid w:val="005E5830"/>
    <w:rsid w:val="005E79B8"/>
    <w:rsid w:val="00605A79"/>
    <w:rsid w:val="00612581"/>
    <w:rsid w:val="00630A9B"/>
    <w:rsid w:val="006475FD"/>
    <w:rsid w:val="006C0A74"/>
    <w:rsid w:val="006C1A40"/>
    <w:rsid w:val="0070374F"/>
    <w:rsid w:val="00715BB2"/>
    <w:rsid w:val="007160B2"/>
    <w:rsid w:val="0072309B"/>
    <w:rsid w:val="00727B1B"/>
    <w:rsid w:val="00742408"/>
    <w:rsid w:val="007459BC"/>
    <w:rsid w:val="007657AC"/>
    <w:rsid w:val="00765994"/>
    <w:rsid w:val="00771679"/>
    <w:rsid w:val="007727F8"/>
    <w:rsid w:val="007949BE"/>
    <w:rsid w:val="007A4F03"/>
    <w:rsid w:val="007C66C3"/>
    <w:rsid w:val="007C6FF5"/>
    <w:rsid w:val="007E098E"/>
    <w:rsid w:val="007F75A7"/>
    <w:rsid w:val="00807217"/>
    <w:rsid w:val="008370C7"/>
    <w:rsid w:val="00864202"/>
    <w:rsid w:val="00870911"/>
    <w:rsid w:val="00881F24"/>
    <w:rsid w:val="00890C0E"/>
    <w:rsid w:val="00911628"/>
    <w:rsid w:val="00931F0D"/>
    <w:rsid w:val="009339E4"/>
    <w:rsid w:val="009447B5"/>
    <w:rsid w:val="009519E0"/>
    <w:rsid w:val="009A1227"/>
    <w:rsid w:val="009A13AD"/>
    <w:rsid w:val="009D40CC"/>
    <w:rsid w:val="009D6E66"/>
    <w:rsid w:val="009E4E67"/>
    <w:rsid w:val="009F4BE6"/>
    <w:rsid w:val="009F5327"/>
    <w:rsid w:val="00A176FA"/>
    <w:rsid w:val="00A25555"/>
    <w:rsid w:val="00A32123"/>
    <w:rsid w:val="00A32146"/>
    <w:rsid w:val="00A3220A"/>
    <w:rsid w:val="00A55715"/>
    <w:rsid w:val="00A83F9A"/>
    <w:rsid w:val="00AA4CBF"/>
    <w:rsid w:val="00AD1ED5"/>
    <w:rsid w:val="00AD5DBA"/>
    <w:rsid w:val="00B05D4A"/>
    <w:rsid w:val="00B10ABB"/>
    <w:rsid w:val="00B23398"/>
    <w:rsid w:val="00B613E9"/>
    <w:rsid w:val="00B72B16"/>
    <w:rsid w:val="00B81673"/>
    <w:rsid w:val="00B85B39"/>
    <w:rsid w:val="00B87B24"/>
    <w:rsid w:val="00BC4E3A"/>
    <w:rsid w:val="00BD08E2"/>
    <w:rsid w:val="00BE455E"/>
    <w:rsid w:val="00BF2969"/>
    <w:rsid w:val="00C03277"/>
    <w:rsid w:val="00C06042"/>
    <w:rsid w:val="00C1348D"/>
    <w:rsid w:val="00C23601"/>
    <w:rsid w:val="00C32DFF"/>
    <w:rsid w:val="00C36804"/>
    <w:rsid w:val="00C371C0"/>
    <w:rsid w:val="00C41E71"/>
    <w:rsid w:val="00C50302"/>
    <w:rsid w:val="00C50785"/>
    <w:rsid w:val="00C60FFC"/>
    <w:rsid w:val="00C70A45"/>
    <w:rsid w:val="00CD281E"/>
    <w:rsid w:val="00D00AD0"/>
    <w:rsid w:val="00D15F99"/>
    <w:rsid w:val="00D26314"/>
    <w:rsid w:val="00D50EC2"/>
    <w:rsid w:val="00D51395"/>
    <w:rsid w:val="00D5260A"/>
    <w:rsid w:val="00D5508B"/>
    <w:rsid w:val="00D559E8"/>
    <w:rsid w:val="00D94FDF"/>
    <w:rsid w:val="00DA67DA"/>
    <w:rsid w:val="00DB2550"/>
    <w:rsid w:val="00DC2192"/>
    <w:rsid w:val="00E34240"/>
    <w:rsid w:val="00E34C5E"/>
    <w:rsid w:val="00E43E9E"/>
    <w:rsid w:val="00EA15F7"/>
    <w:rsid w:val="00EC60A2"/>
    <w:rsid w:val="00EF3EA0"/>
    <w:rsid w:val="00F1701E"/>
    <w:rsid w:val="00F35DB9"/>
    <w:rsid w:val="00F56315"/>
    <w:rsid w:val="00F73B4D"/>
    <w:rsid w:val="00FB45BD"/>
    <w:rsid w:val="00FD46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3"/>
    <o:shapelayout v:ext="edit">
      <o:idmap v:ext="edit" data="1"/>
    </o:shapelayout>
  </w:shapeDefaults>
  <w:decimalSymbol w:val="."/>
  <w:listSeparator w:val=","/>
  <w14:docId w14:val="70A3A56F"/>
  <w15:chartTrackingRefBased/>
  <w15:docId w15:val="{4B115BE5-9040-4A76-A40E-EAACA9B82D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1FB6"/>
    <w:pPr>
      <w:bidi/>
      <w:spacing w:after="140" w:line="288" w:lineRule="auto"/>
      <w:jc w:val="both"/>
    </w:pPr>
    <w:rPr>
      <w:sz w:val="22"/>
      <w:szCs w:val="22"/>
      <w:lang w:bidi="fa-IR"/>
    </w:rPr>
  </w:style>
  <w:style w:type="paragraph" w:styleId="Heading1">
    <w:name w:val="heading 1"/>
    <w:basedOn w:val="Normal"/>
    <w:next w:val="Normal"/>
    <w:link w:val="Heading1Char"/>
    <w:uiPriority w:val="9"/>
    <w:qFormat/>
    <w:rsid w:val="005B1FB6"/>
    <w:pPr>
      <w:keepNext/>
      <w:keepLines/>
      <w:spacing w:before="480"/>
      <w:outlineLvl w:val="0"/>
    </w:pPr>
    <w:rPr>
      <w:rFonts w:ascii="Cambria" w:eastAsia="Times New Roman" w:hAnsi="Cambria" w:cs="Times New Roman"/>
      <w:b/>
      <w:bCs/>
      <w:sz w:val="28"/>
      <w:szCs w:val="24"/>
      <w:lang w:val="x-none" w:eastAsia="x-none" w:bidi="ar-SA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B1FB6"/>
    <w:pPr>
      <w:keepNext/>
      <w:keepLines/>
      <w:spacing w:before="200"/>
      <w:outlineLvl w:val="1"/>
    </w:pPr>
    <w:rPr>
      <w:rFonts w:ascii="Cambria" w:eastAsia="Times New Roman" w:hAnsi="Cambria" w:cs="Times New Roman"/>
      <w:b/>
      <w:bCs/>
      <w:color w:val="000000"/>
      <w:sz w:val="26"/>
      <w:szCs w:val="20"/>
      <w:lang w:val="x-none" w:eastAsia="x-none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5B1FB6"/>
    <w:pPr>
      <w:pBdr>
        <w:bottom w:val="single" w:sz="8" w:space="4" w:color="4F81BD"/>
      </w:pBdr>
      <w:spacing w:after="300"/>
      <w:contextualSpacing/>
    </w:pPr>
    <w:rPr>
      <w:rFonts w:ascii="Cambria" w:eastAsia="Times New Roman" w:hAnsi="Cambria" w:cs="Times New Roman"/>
      <w:bCs/>
      <w:color w:val="000000"/>
      <w:spacing w:val="5"/>
      <w:kern w:val="28"/>
      <w:sz w:val="52"/>
      <w:szCs w:val="40"/>
      <w:lang w:val="x-none" w:eastAsia="x-none" w:bidi="ar-SA"/>
    </w:rPr>
  </w:style>
  <w:style w:type="character" w:customStyle="1" w:styleId="TitleChar">
    <w:name w:val="Title Char"/>
    <w:link w:val="Title"/>
    <w:uiPriority w:val="10"/>
    <w:rsid w:val="005B1FB6"/>
    <w:rPr>
      <w:rFonts w:ascii="Cambria" w:eastAsia="Times New Roman" w:hAnsi="Cambria" w:cs="B Titr"/>
      <w:bCs/>
      <w:color w:val="000000"/>
      <w:spacing w:val="5"/>
      <w:kern w:val="28"/>
      <w:sz w:val="52"/>
      <w:szCs w:val="40"/>
    </w:rPr>
  </w:style>
  <w:style w:type="character" w:customStyle="1" w:styleId="Heading1Char">
    <w:name w:val="Heading 1 Char"/>
    <w:link w:val="Heading1"/>
    <w:uiPriority w:val="9"/>
    <w:rsid w:val="005B1FB6"/>
    <w:rPr>
      <w:rFonts w:ascii="Cambria" w:eastAsia="Times New Roman" w:hAnsi="Cambria" w:cs="B Titr"/>
      <w:b/>
      <w:bCs/>
      <w:sz w:val="28"/>
      <w:szCs w:val="24"/>
    </w:rPr>
  </w:style>
  <w:style w:type="character" w:customStyle="1" w:styleId="Heading2Char">
    <w:name w:val="Heading 2 Char"/>
    <w:link w:val="Heading2"/>
    <w:uiPriority w:val="9"/>
    <w:semiHidden/>
    <w:rsid w:val="005B1FB6"/>
    <w:rPr>
      <w:rFonts w:ascii="Cambria" w:eastAsia="Times New Roman" w:hAnsi="Cambria" w:cs="B Titr"/>
      <w:b/>
      <w:bCs/>
      <w:color w:val="000000"/>
      <w:sz w:val="26"/>
    </w:rPr>
  </w:style>
  <w:style w:type="paragraph" w:styleId="Header">
    <w:name w:val="header"/>
    <w:basedOn w:val="Normal"/>
    <w:link w:val="HeaderChar"/>
    <w:uiPriority w:val="99"/>
    <w:unhideWhenUsed/>
    <w:rsid w:val="00DC219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C2192"/>
  </w:style>
  <w:style w:type="paragraph" w:styleId="Footer">
    <w:name w:val="footer"/>
    <w:basedOn w:val="Normal"/>
    <w:link w:val="FooterChar"/>
    <w:uiPriority w:val="99"/>
    <w:unhideWhenUsed/>
    <w:rsid w:val="00DC219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C2192"/>
  </w:style>
  <w:style w:type="paragraph" w:styleId="BalloonText">
    <w:name w:val="Balloon Text"/>
    <w:basedOn w:val="Normal"/>
    <w:link w:val="BalloonTextChar"/>
    <w:uiPriority w:val="99"/>
    <w:semiHidden/>
    <w:unhideWhenUsed/>
    <w:rsid w:val="00DC2192"/>
    <w:pPr>
      <w:spacing w:after="0" w:line="240" w:lineRule="auto"/>
    </w:pPr>
    <w:rPr>
      <w:rFonts w:ascii="Tahoma" w:hAnsi="Tahoma" w:cs="Times New Roman"/>
      <w:sz w:val="16"/>
      <w:szCs w:val="16"/>
      <w:lang w:val="x-none" w:eastAsia="x-none" w:bidi="ar-SA"/>
    </w:rPr>
  </w:style>
  <w:style w:type="character" w:customStyle="1" w:styleId="BalloonTextChar">
    <w:name w:val="Balloon Text Char"/>
    <w:link w:val="BalloonText"/>
    <w:uiPriority w:val="99"/>
    <w:semiHidden/>
    <w:rsid w:val="00DC2192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unhideWhenUsed/>
    <w:rsid w:val="00890C0E"/>
    <w:rPr>
      <w:color w:val="0000FF"/>
      <w:u w:val="single"/>
    </w:rPr>
  </w:style>
  <w:style w:type="paragraph" w:styleId="NoSpacing">
    <w:name w:val="No Spacing"/>
    <w:uiPriority w:val="1"/>
    <w:qFormat/>
    <w:rsid w:val="007949BE"/>
    <w:pPr>
      <w:bidi/>
      <w:jc w:val="both"/>
    </w:pPr>
    <w:rPr>
      <w:sz w:val="22"/>
      <w:szCs w:val="22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gu.ac.ir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zemi\Desktop\&#1602;&#1575;&#1604;&#1576;%20A5%20&#1662;&#1688;&#1608;&#1607;&#1588;&#1740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38BAE2-C47E-4DA4-BD3B-D4D4BB39F5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قالب A5 پژوهشی</Template>
  <TotalTime>0</TotalTime>
  <Pages>1</Pages>
  <Words>77</Words>
  <Characters>442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518</CharactersWithSpaces>
  <SharedDoc>false</SharedDoc>
  <HLinks>
    <vt:vector size="6" baseType="variant">
      <vt:variant>
        <vt:i4>4653080</vt:i4>
      </vt:variant>
      <vt:variant>
        <vt:i4>9</vt:i4>
      </vt:variant>
      <vt:variant>
        <vt:i4>0</vt:i4>
      </vt:variant>
      <vt:variant>
        <vt:i4>5</vt:i4>
      </vt:variant>
      <vt:variant>
        <vt:lpwstr>http://www.gu.ac.ir/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kazemi</dc:creator>
  <cp:keywords/>
  <cp:lastModifiedBy>m r</cp:lastModifiedBy>
  <cp:revision>5</cp:revision>
  <cp:lastPrinted>2018-03-06T07:57:00Z</cp:lastPrinted>
  <dcterms:created xsi:type="dcterms:W3CDTF">2022-08-30T05:23:00Z</dcterms:created>
  <dcterms:modified xsi:type="dcterms:W3CDTF">2024-08-12T20:28:00Z</dcterms:modified>
</cp:coreProperties>
</file>